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6838C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6C288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975B6B">
              <w:t>Муштаковой</w:t>
            </w:r>
            <w:proofErr w:type="spellEnd"/>
            <w:r w:rsidR="00975B6B">
              <w:t xml:space="preserve"> В.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7C6038" w:rsidRPr="00531E1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975B6B" w:rsidRDefault="00D25713" w:rsidP="00975B6B">
      <w:pPr>
        <w:ind w:firstLine="709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975B6B">
        <w:t>Муштаковой</w:t>
      </w:r>
      <w:proofErr w:type="spellEnd"/>
      <w:r w:rsidR="00975B6B">
        <w:t xml:space="preserve"> В. В. разрешение </w:t>
      </w:r>
      <w:r w:rsidR="00975B6B" w:rsidRPr="009112FE">
        <w:t>на условно разрешенный вид использования земел</w:t>
      </w:r>
      <w:r w:rsidR="00975B6B" w:rsidRPr="009112FE">
        <w:t>ь</w:t>
      </w:r>
      <w:r w:rsidR="00975B6B" w:rsidRPr="009112FE">
        <w:t xml:space="preserve">ного участка </w:t>
      </w:r>
      <w:r w:rsidR="00975B6B">
        <w:t>с кадастровым</w:t>
      </w:r>
      <w:r w:rsidR="00975B6B" w:rsidRPr="009112FE">
        <w:t xml:space="preserve"> </w:t>
      </w:r>
      <w:r w:rsidR="00975B6B">
        <w:t>номером</w:t>
      </w:r>
      <w:r w:rsidR="00975B6B" w:rsidRPr="009112FE">
        <w:t xml:space="preserve"> 54:35:</w:t>
      </w:r>
      <w:r w:rsidR="00975B6B">
        <w:t>064250:2601</w:t>
      </w:r>
      <w:r w:rsidR="00975B6B" w:rsidRPr="009112FE">
        <w:t xml:space="preserve"> площадью </w:t>
      </w:r>
      <w:r w:rsidR="00975B6B">
        <w:t>18</w:t>
      </w:r>
      <w:r w:rsidR="00975B6B" w:rsidRPr="009112FE">
        <w:t xml:space="preserve"> кв. м с местоположением: Российская Федерация, Новосибирская область, город Нов</w:t>
      </w:r>
      <w:r w:rsidR="00975B6B" w:rsidRPr="009112FE">
        <w:t>о</w:t>
      </w:r>
      <w:r w:rsidR="00975B6B" w:rsidRPr="009112FE">
        <w:t xml:space="preserve">сибирск, </w:t>
      </w:r>
      <w:r w:rsidR="00975B6B">
        <w:t>ул. Блюхера, 28а, гараж № 6</w:t>
      </w:r>
      <w:r w:rsidR="00975B6B" w:rsidRPr="009112FE">
        <w:t xml:space="preserve"> </w:t>
      </w:r>
      <w:r w:rsidR="00975B6B">
        <w:t xml:space="preserve">и объекта капитального строительства </w:t>
      </w:r>
      <w:r w:rsidR="00975B6B" w:rsidRPr="00064EC1">
        <w:t xml:space="preserve">(зона делового, общественного и коммерческого назначения (ОД-1), </w:t>
      </w:r>
      <w:proofErr w:type="spellStart"/>
      <w:r w:rsidR="00975B6B" w:rsidRPr="00064EC1">
        <w:t>подзона</w:t>
      </w:r>
      <w:proofErr w:type="spellEnd"/>
      <w:r w:rsidR="00975B6B" w:rsidRPr="00064EC1">
        <w:t xml:space="preserve"> делового</w:t>
      </w:r>
      <w:r w:rsidR="00975B6B" w:rsidRPr="002E6DCC">
        <w:t>, общественного и коммерческого назначения с объектами различной плотности жилой застройки</w:t>
      </w:r>
      <w:r w:rsidR="00975B6B">
        <w:t xml:space="preserve"> </w:t>
      </w:r>
      <w:r w:rsidR="00975B6B" w:rsidRPr="002E6DCC">
        <w:t>(ОД-1.1))</w:t>
      </w:r>
      <w:r w:rsidR="00975B6B">
        <w:t xml:space="preserve"> </w:t>
      </w:r>
      <w:r w:rsidR="00975B6B" w:rsidRPr="009112FE">
        <w:t>– «</w:t>
      </w:r>
      <w:r w:rsidR="00975B6B">
        <w:t xml:space="preserve">ремонт автомобилей </w:t>
      </w:r>
      <w:hyperlink r:id="rId8" w:history="1">
        <w:r w:rsidR="00975B6B">
          <w:t>(4.9.1.4</w:t>
        </w:r>
        <w:r w:rsidR="00975B6B" w:rsidRPr="00053C9E">
          <w:t>)</w:t>
        </w:r>
      </w:hyperlink>
      <w:r w:rsidR="00975B6B">
        <w:t xml:space="preserve"> – шиномонтажная мастерская на 1 (один) пост</w:t>
      </w:r>
      <w:r w:rsidR="00975B6B" w:rsidRPr="009112FE">
        <w:t>».</w:t>
      </w:r>
    </w:p>
    <w:p w:rsidR="00FE2272" w:rsidRPr="0091260B" w:rsidRDefault="00645674" w:rsidP="00975B6B">
      <w:pPr>
        <w:ind w:firstLine="709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6838C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75B6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1389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3354D"/>
    <w:rsid w:val="0043362F"/>
    <w:rsid w:val="00435290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38CB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5B6B"/>
    <w:rsid w:val="0097668B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AE77A-9CC6-4AB2-BDDE-1D0FC09E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69</TotalTime>
  <Pages>1</Pages>
  <Words>223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56</cp:revision>
  <cp:lastPrinted>2020-02-25T03:17:00Z</cp:lastPrinted>
  <dcterms:created xsi:type="dcterms:W3CDTF">2023-05-10T04:37:00Z</dcterms:created>
  <dcterms:modified xsi:type="dcterms:W3CDTF">2025-08-26T04:37:00Z</dcterms:modified>
</cp:coreProperties>
</file>